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36A53" w14:textId="77777777" w:rsidR="00285BF3" w:rsidRDefault="00285BF3" w:rsidP="00285B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LEGH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1C2E937" w14:textId="77777777" w:rsidR="00285BF3" w:rsidRDefault="00285BF3" w:rsidP="00285B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Cheristowe</w:t>
      </w:r>
      <w:proofErr w:type="spellEnd"/>
      <w:r>
        <w:rPr>
          <w:rFonts w:ascii="Times New Roman" w:hAnsi="Times New Roman" w:cs="Times New Roman"/>
        </w:rPr>
        <w:t>, Devon. Yeoman.</w:t>
      </w:r>
    </w:p>
    <w:p w14:paraId="4D79AE95" w14:textId="77777777" w:rsidR="00285BF3" w:rsidRDefault="00285BF3" w:rsidP="00285BF3">
      <w:pPr>
        <w:rPr>
          <w:rFonts w:ascii="Times New Roman" w:hAnsi="Times New Roman" w:cs="Times New Roman"/>
        </w:rPr>
      </w:pPr>
    </w:p>
    <w:p w14:paraId="502B6E88" w14:textId="77777777" w:rsidR="00285BF3" w:rsidRDefault="00285BF3" w:rsidP="00285BF3">
      <w:pPr>
        <w:rPr>
          <w:rFonts w:ascii="Times New Roman" w:hAnsi="Times New Roman" w:cs="Times New Roman"/>
        </w:rPr>
      </w:pPr>
    </w:p>
    <w:p w14:paraId="2D3C4088" w14:textId="77777777" w:rsidR="00285BF3" w:rsidRDefault="00285BF3" w:rsidP="00285B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Rede(q.v.) brought a plaint of debt against him, as the executor</w:t>
      </w:r>
    </w:p>
    <w:p w14:paraId="7B84752C" w14:textId="77777777" w:rsidR="00285BF3" w:rsidRDefault="00285BF3" w:rsidP="00285B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Alice Legh of </w:t>
      </w:r>
      <w:proofErr w:type="spellStart"/>
      <w:r>
        <w:rPr>
          <w:rFonts w:ascii="Times New Roman" w:hAnsi="Times New Roman" w:cs="Times New Roman"/>
        </w:rPr>
        <w:t>Cheristow</w:t>
      </w:r>
      <w:proofErr w:type="spellEnd"/>
      <w:r>
        <w:rPr>
          <w:rFonts w:ascii="Times New Roman" w:hAnsi="Times New Roman" w:cs="Times New Roman"/>
        </w:rPr>
        <w:t>(q.v.).</w:t>
      </w:r>
    </w:p>
    <w:p w14:paraId="23901C09" w14:textId="77777777" w:rsidR="00285BF3" w:rsidRDefault="00285BF3" w:rsidP="00285B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213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A905345" w14:textId="77777777" w:rsidR="00285BF3" w:rsidRDefault="00285BF3" w:rsidP="00285BF3">
      <w:pPr>
        <w:rPr>
          <w:rFonts w:ascii="Times New Roman" w:hAnsi="Times New Roman" w:cs="Times New Roman"/>
        </w:rPr>
      </w:pPr>
    </w:p>
    <w:p w14:paraId="3DD75B47" w14:textId="77777777" w:rsidR="00285BF3" w:rsidRDefault="00285BF3" w:rsidP="00285BF3">
      <w:pPr>
        <w:rPr>
          <w:rFonts w:ascii="Times New Roman" w:hAnsi="Times New Roman" w:cs="Times New Roman"/>
        </w:rPr>
      </w:pPr>
    </w:p>
    <w:p w14:paraId="09D58B23" w14:textId="77777777" w:rsidR="00285BF3" w:rsidRDefault="00285BF3" w:rsidP="00285B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November 2018</w:t>
      </w:r>
    </w:p>
    <w:p w14:paraId="3B1BA945" w14:textId="77777777" w:rsidR="006B2F86" w:rsidRPr="00E71FC3" w:rsidRDefault="00285B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2ED16" w14:textId="77777777" w:rsidR="00285BF3" w:rsidRDefault="00285BF3" w:rsidP="00E71FC3">
      <w:r>
        <w:separator/>
      </w:r>
    </w:p>
  </w:endnote>
  <w:endnote w:type="continuationSeparator" w:id="0">
    <w:p w14:paraId="58008A7E" w14:textId="77777777" w:rsidR="00285BF3" w:rsidRDefault="00285BF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12F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99B27" w14:textId="77777777" w:rsidR="00285BF3" w:rsidRDefault="00285BF3" w:rsidP="00E71FC3">
      <w:r>
        <w:separator/>
      </w:r>
    </w:p>
  </w:footnote>
  <w:footnote w:type="continuationSeparator" w:id="0">
    <w:p w14:paraId="75107C60" w14:textId="77777777" w:rsidR="00285BF3" w:rsidRDefault="00285BF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BF3"/>
    <w:rsid w:val="001A7C09"/>
    <w:rsid w:val="00285BF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84D51"/>
  <w15:chartTrackingRefBased/>
  <w15:docId w15:val="{925F3459-5972-4DBB-A344-D7E01B2D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5BF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85B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2018-11-25T20:00:00Z</dcterms:created>
  <dcterms:modified xsi:type="dcterms:W3CDTF">2018-11-25T20:02:00Z</dcterms:modified>
</cp:coreProperties>
</file>